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46589" w14:textId="77777777" w:rsidR="00A4003C" w:rsidRDefault="00A4003C" w:rsidP="00A40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PALMER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35483FCB" w14:textId="77777777" w:rsidR="00A4003C" w:rsidRDefault="00A4003C" w:rsidP="00A40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14:paraId="2FC40E83" w14:textId="77777777" w:rsidR="00A4003C" w:rsidRDefault="00A4003C" w:rsidP="00A4003C">
      <w:pPr>
        <w:rPr>
          <w:rFonts w:ascii="Times New Roman" w:hAnsi="Times New Roman" w:cs="Times New Roman"/>
          <w:sz w:val="24"/>
          <w:szCs w:val="24"/>
        </w:rPr>
      </w:pPr>
    </w:p>
    <w:p w14:paraId="0F6D812C" w14:textId="77777777" w:rsidR="00A4003C" w:rsidRDefault="00A4003C" w:rsidP="00A4003C">
      <w:pPr>
        <w:rPr>
          <w:rFonts w:ascii="Times New Roman" w:hAnsi="Times New Roman" w:cs="Times New Roman"/>
          <w:sz w:val="24"/>
          <w:szCs w:val="24"/>
        </w:rPr>
      </w:pPr>
    </w:p>
    <w:p w14:paraId="770136B2" w14:textId="77777777" w:rsidR="00A4003C" w:rsidRDefault="00A4003C" w:rsidP="00A40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Mar.1416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collated to a canonry and the prebend of Stowford in the </w:t>
      </w:r>
    </w:p>
    <w:p w14:paraId="049C2FF9" w14:textId="77777777" w:rsidR="00A4003C" w:rsidRDefault="00A4003C" w:rsidP="00A40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ecclesiastical college of Crediton, Devon.</w:t>
      </w:r>
    </w:p>
    <w:p w14:paraId="76E906BF" w14:textId="77777777" w:rsidR="00A4003C" w:rsidRDefault="00A4003C" w:rsidP="00A40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p.161)</w:t>
      </w:r>
    </w:p>
    <w:p w14:paraId="64B4BC6E" w14:textId="77777777" w:rsidR="00A4003C" w:rsidRDefault="00A4003C" w:rsidP="00A4003C">
      <w:pPr>
        <w:rPr>
          <w:rFonts w:ascii="Times New Roman" w:hAnsi="Times New Roman" w:cs="Times New Roman"/>
          <w:sz w:val="24"/>
          <w:szCs w:val="24"/>
        </w:rPr>
      </w:pPr>
    </w:p>
    <w:p w14:paraId="04ADA94C" w14:textId="77777777" w:rsidR="00A4003C" w:rsidRDefault="00A4003C" w:rsidP="00A4003C">
      <w:pPr>
        <w:rPr>
          <w:rFonts w:ascii="Times New Roman" w:hAnsi="Times New Roman" w:cs="Times New Roman"/>
          <w:sz w:val="24"/>
          <w:szCs w:val="24"/>
        </w:rPr>
      </w:pPr>
    </w:p>
    <w:p w14:paraId="15447A37" w14:textId="77777777" w:rsidR="00A4003C" w:rsidRPr="00CF06E6" w:rsidRDefault="00A4003C" w:rsidP="00A400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January 2023</w:t>
      </w:r>
    </w:p>
    <w:p w14:paraId="2EA8691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960A3" w14:textId="77777777" w:rsidR="00A4003C" w:rsidRDefault="00A4003C" w:rsidP="009139A6">
      <w:r>
        <w:separator/>
      </w:r>
    </w:p>
  </w:endnote>
  <w:endnote w:type="continuationSeparator" w:id="0">
    <w:p w14:paraId="1792D486" w14:textId="77777777" w:rsidR="00A4003C" w:rsidRDefault="00A400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A9C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33F9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F0A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53C08" w14:textId="77777777" w:rsidR="00A4003C" w:rsidRDefault="00A4003C" w:rsidP="009139A6">
      <w:r>
        <w:separator/>
      </w:r>
    </w:p>
  </w:footnote>
  <w:footnote w:type="continuationSeparator" w:id="0">
    <w:p w14:paraId="0D858575" w14:textId="77777777" w:rsidR="00A4003C" w:rsidRDefault="00A400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72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76F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31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03C"/>
    <w:rsid w:val="000666E0"/>
    <w:rsid w:val="002510B7"/>
    <w:rsid w:val="005C130B"/>
    <w:rsid w:val="00826F5C"/>
    <w:rsid w:val="009139A6"/>
    <w:rsid w:val="009448BB"/>
    <w:rsid w:val="00947624"/>
    <w:rsid w:val="00A3176C"/>
    <w:rsid w:val="00A4003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E2BEE"/>
  <w15:chartTrackingRefBased/>
  <w15:docId w15:val="{8A068643-816B-41FE-B2E9-3BAD04DE7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03C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2023-01-08T12:02:00Z</dcterms:created>
  <dcterms:modified xsi:type="dcterms:W3CDTF">2023-01-08T12:02:00Z</dcterms:modified>
</cp:coreProperties>
</file>